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w:t>
      </w:r>
      <w:bookmarkStart w:id="0" w:name="_GoBack"/>
      <w:r w:rsidR="00FD00DD">
        <w:rPr>
          <w:rFonts w:ascii="Gill Sans MT" w:hAnsi="Gill Sans MT"/>
          <w:color w:val="000000" w:themeColor="text1"/>
          <w:lang w:val="en-US"/>
        </w:rPr>
        <w:t>summary of expertise</w:t>
      </w:r>
      <w:bookmarkEnd w:id="0"/>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CAN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cfia.ippc.acia@inspection.gc.ca</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Xiang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(Sean)</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Li</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Canadian Food Inspection Agency</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Senior Research Scientist</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93 Mount Edward Road, Charlottetown, PE, Canada C1A 5T1</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Sean.li@inspection.gc.ca</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+17823772084</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Excellent in oral and writing English</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2021-014</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Li has been a committee member of Taxonomy on Plant Pathogenic Bacteria (TPPB) of International Society for Plant Pathology (ISPP) for the last 10 years. He is the senior and corresponding author for the valid nomenclature for Dickeya fangzhongdai, sp nov, Clavibacter sepedonicus, C. insidiosus, C. zhangzhiyongii, and etc. He has developed and validated multiple PCR, qPCR and LAMP assays and protocols on Dickeya fangzhongdai, D. solani, D. dianthicola, Pectobacterium parmentieri, P. atrosepticum, P. brasiliense, and Dickeya spp.</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He is the senior and corresponding author to describe a number of plant pathogenic bacateria including Dickeya fangzhongdai, sp nov, Clavibacter sepedonicus, C. insidiosus, C. zhangzhiyongii sp nov, and etc. He has developed and validated multiple assays and protocols of PCR, qPCR and LAMP for the detection and identification of Dickeya fangzhongdai, D. solani, D. dianthicola, Pectobacterium parmentieri, P. atrosepticum, P. brasiliense, and Dickeya spp. He is one of the authors on Chapter 2 Pectobacterium and Dickeya: Taxonomy and Evolution, and Chapter 5 Isolation, detection and characterization of Pectobacterium and Dickeya species in a book titled “Plant Diseases Caused by Dickeya and Pectobacterium species”.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During last 30 years, Dr. Li has led research on plant pathogenic bacteria. After joining CFIA in 2007. He has developed and validated multiple assays and protocols of PCR, qPCR and LAMP for the detection and identification of Dickeya fangzhongdai, D. solani, D. dianthicola, Pectobacterium parmentieri, P. atrosepticum, P. brasiliense, and Dickeya spp. He has worked on quarantine diagnostics on potato bacterial ring rot, potato blackleg and soft rot, and potato brown rot and bacterial wilt diseases.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Li has served as the Chairman for a Technical Advisory Group of the NAPPO Potato Panel, drafting and implementing the protocols standard for Ralstonia solanacearum in the Regional Standard for Phytosanitary Measures for North American Plant Protection Organization (NAPPO).  Please also see CV.</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He has developed novel diagnostic methods and assays for Clavibacter sepedonicus (1995), Pectobacterium atrospecticum (2011 and 2012), Pectobacterium parmentieri (2020), Dickeya fangzhongdai (2021) etc.   Please also see CV.</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Trained as a plant pathologist and bacteriologist, Dr. Xiang (Sean) Li obtained his PhD from the Department of Microbiology, University of Queensland, Australia in 1993, and has since made significant contributions to the classification and diagnoses of plant pathogenic bacteria and fungi. Currently, he is a senior research scientist at CFIA, developing novel diagnostic platforms for potato blackleg and soft rot, potato brown rot, bacterial ring rot and zebra chip diseases based on genomic and barcoding techniques. He is experienced in conventional phytopathological and microbiological techniques and molecular biotechnology used for the diagnosis of plant pathogens. He is familiar with research and application of phylogenetics, genomics, DNA barcoding and metagenomics for rapid diagnosis of plant diseases. He has served as the Chairperson for a Technical Advisory Group for the NAPPO Potato Panel.  Please also see CV.</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PhD, 1993, Department of Microbiology, The University of Queensland, Australia. Bachelor of Agricultural Science, 1983, Department of Plant Protection, Huazhong Agricultural University, China.  Please also see CV</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Fluent in Mandarin and Chinese</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 Qian, T., Chuan, J.,Sun, X., Zhou, A., Wang, L., Zou, J., Zhao, W., and Li, X.* 2021. Description of Clavibacter zhangzhiyongii sp nov., a phytopathogenic actibacterium isolated from barley seeds, causing leaf brown spot and decline. International Journal of systematic and Evolution Microbiology 71(5):004786. doi: 10.1099/ijsem.0.004786)  2. Zhou, A., Tian, Y., Nie, J., Chuan, J., Hu, B., Zou, J., and Li, X.* First isolation and identification of Dickeya fangzhongdai causing soft rot in orchid in Canada. Plant Disease (doi.:10.1094/PDIS-04-21-0771-PDN).  3.  Ian K. Toth;  Marie-anne Barny;  Robert Czajkowski;  John G. Elphinstone;  Xiang (Sean) Li;  Jacques Pédron;  Minna Pirhonen;  Frédérique Van Gijsegem 2021 Pectobacterium and Dickeya: Taxonomy and Evolution. In: Van Gijsegem F., van der Wolf J.M., Toth I.K. (eds) Plant Diseases Caused by Dickeya and Pectobacterium Species. Springer, Cham. https://doi.org/10.1007/978-3-030-61459-1_2 4. Jan M. van der Wolf;  Greig Cahill;  Frédérique Van Gijsegem;  Valérie Helias;  Sonia Humphris;  Xiang (Sean) Li;  Ewa Lojkowska;  Leighton Pritchard, 2021.  Isolation, Detection and Characterization of Pectobacterium and Dickeya Species. In: Van Gijsegem F., van der Wolf J.M., Toth I.K. (eds) Plant Diseases Caused by Dickeya and Pectobacterium Species. Springer, Cham. https://doi.org/10.1007/978-3-030-61459-1_5  5. Jan M. van der Wolf;  Ivette Acuña;  Solke H. De Boer;  May B. Brurberg;  Greig Cahill;  Amy O. Charkowski;  Teresa Coutinho;  Triona Davey;  Merete W. Dees;  Yeshitila Degefu;  Brice Dupuis;  John G. Elphinstone;  Jiaqin Fan;  Esmaeil Fazelisanagri;  Thomas Fleming;  Nahid Gerayeli;  Vladimir Gorshkov;  Valérie Helias;  Yves le Hingrat;  Steven B. Johnson;  Andreas Keiser;  Isabelle Kellenberger;  Xiang (Sean) Li;  Ewa Lojkowska;  Rodney Martin;  Juliana Irina Perminow;  Olga Petrova;  Agata Motyka-Pomagruk;  Simeon Rossmann;  Santiago Schaerer;  Wojciech Sledz;  Ian K. Toth;  Leah Tsror;  Jacquie E. van der Waals;  Patrice de Werra;  Iris Yedidia. 2021. Diseases Caused by Pectobacterium and Dickeya Species Around the World. In: Van Gijsegem F., van der Wolf J.M., Toth I.K. (eds) Plant Diseases Caused by Dickeya and Pectobacterium Species. Springer, Cham. https://doi.org/10.1007/978-3-030-61459-1_7  6. Tian, Y., Zhao, Y, Chen B., Chen S., Zeng, R., Hu, B., and Li, X.* 2020. Real-time PCR assay for detection of Dickeya fangzhongdai causing bleeding canker of pear disease in China. Journal of Integrative Agriculture 19 (4): 898-905.  7. Li, X.*, De Boer, S.H., Alvarez, A.M., and Schaad, N.W. 2020. Chapter 30: Detection of Ralstonia solanacearum in potato and geranium, Page 211-219 in APS Manual on Detection of Plant Pathogenic Bacteria in Seed and Planting Material (Second Edition). Edited by M'Barek Fatmi, Ron R. Walcott, and Norman W. Schaad, APS Press. 8. Chen, B, Tian L, Zhao, Y, Wang Y., Chuan J, Li, X*, Hu B*. 2020. Genomic characteristics of Dickeya fangzhondai isolates from pear and the function of type IV pili in the chromosome. Journal of Integrative Agriculture 19 (4): 906-920. 9. Li X.*, and De Boer, S.H. 2019. Descriptions of Clavibacter insidiosus sp. nov. and Clavibacter tessellarius sp. nov.. International Journal of Systematics and Evolutionary Microbiology 69:2069 (https://doi.org/10.1099/ijsem.0.003439).   10. Chen B, Tian Y, Zhao Y, Wang J, Xu Z, Li X.* and Hu B* Bleeding canker of pears caused by Dickeya fangzhongdai: Symptoms, etiology and biology. Journal of Integrative Agriculture. 19 (4): 889-897. 11. Rahimi-Khameneh, S, Hsieh, S, Xu, R, Avis TJ, Li, X, Smith, D, Dutta B, Gitaitis RD, Tambong JT. 2019. Pathogenicity and a TaqMan real-time PCR for specific detection of Pantoea allii, a bacterial pathogen of onions. Plant  Disease 103: 3031-3040. https://doi.org/10.1094/PDIS-03-19-0563-RE.   12. Li X*, Nie, J, Chuam J, Lacroix C, and Hale L. 2019. Can potato zebra chip disease related pathogens be transmitted through true seeds? Canadian Journal of Plant Pathology (Abstract in press). 13. Zhao, Y., Tian, Y., Li, X. and Hu, B. 2018.  Complete genome sequence of a type strain of Dickeya fangzhongdai causing bleeding canker of pear tree trunks. Genome Announcement (In press). 14. Zhao, Y, Dou, J, Geng, G, Tian, Y, Fan J. Li, X. and Hu, B. 2018. First report of Pectobacterium carotovorum subsp. brasiliense causing blackleg and stem rot on potato in China. Plant Disease (Submitted for review). 15. Li, X, Nie, J, Yuan, K, Xu, H, Hutter, C, Briere, S and De Boer SH, 2017. Isolation and identification of Dickeya solani from hyacinth bulbs imported from the Neterlands. Canadian Journal of Plant Pathology. 39(4): 565 (Abstract) 16. Li, X., Tambong, J., Yuan, X., Xu, H., and De Boer, S.H. 2016. Re-classification of Clavibacter michiganensis Subspecies into Multiple New Species. Canadian Journal of Plant Pathology 39(1): 101 (Abstract). 17. Xu, H., Li, X.*, Hammill, D.L., Cody, S. and Nie, J. 2017. Development and validation of diagnostic procedures based on the next generation sequencing technology for screening potato accessions imported to Canada. Canadian Journal of Plant Pathology 39(1): 112 (Abstract) 18. Li X, Tambong J.,  Yuan X., Chen W., Xu H., Levesque C.A. and De Boer, S.H. 2018. Re-classification of Clavibacter michiganensis subspecies on the basis of whole-genome and multi-locus sequence analyses.International Journal of Systematics and Evolutionary Microbiology 68:234–240. DOI 10.1099/ijsem.0.002492 19. Tian, Y., Zhao, Y., Yuan X., Yi, J., Fan, J., Xu, Z., Hu, B.*, De Boer, S.H., and Li, X.* 2016. Dickeya fangzhongdai sp. nov., a plant-pathogenic bacterium isolated from pear trees (Pyrus pyrifolia). International Journal of Systematic and Evolutional Microbiology.  66(8):2831-2835. 20. Gagnon, M.C., van der Lee, T., Bonants, P., Smith, D.S., Li, X., Levesque, C.A., Bilodeau, G.J. 2016. Development of polymorphic microsatellite loci for potato wart from next-generation sequence data. Phytopathology 106(6):636-644. 21. Li, X.*, De Boer, S.H., Alvarez, A.M., and Schaad, N.W. 2016. Detection of Ralstonia solanacearum in potato and geranium. Chapter 30 in APS manual on detection of plant pathogenic bacteria in seed and planting material (Ed. M'Barek Fatmis) (Book chapter in press). 22. Li, X.*, Yuan, K., Cullis, J., Lévesque, A.C., Chen, W., Lewis, C.T. and De Boer, S.H. 2015. Draft genome sequences for Canadian isolates of Pectobacterium carotovorum subsp. brasiliense with weak virulence on potato. Genome Announcement 3(2):e00240-15, doi:10.1128/genomeA.00240-15 23. Yuan, K., Adam, L., Tambong, J., Lévesque, C.A., Chen, W., Lewis, C.T. De Boer, S.H. , and Li, X.* 2013. Draft genome sequence of Pectobacterium wasabiae strain CFIA1002. Genome Announcement 15:2(3). pii: e00214-14. doi: 10.1128/genomeA.00214-14. 24. Li, X.*, Nie, J., Hammill, D.L., Smith, D., Xu, H., and De Boer, S.H. 2014 A comprehensive comparison of assays for detection and identification of Ralstonia solanacearum race 3 biovar 2. Journal of Applied Microbiology 117(4):1132-43. doi: 10.1111/jam.12585 25. Bull, C.T., Coutinho, T.A., Denny, T.P., Firrao, G., Saux, M.F. Li, X., Saddler, G.S., Scortichini, M. Stead, D.E., Takikawa, Y. 2014. List of new names of plant pathogenic bacteria 2011-2012. Journal of Plant Pathology 96: 223-226 26. Bull, C.T., Coutinho, T.A., Denny, T.P., Firrao, G., Fischer-Le Saux, M., Li, X., Saddler, G.S., Scortichini, M., Stead, D.E., Takikawa, Y. 2014. In memoriam - John M. Young (1942-2013). International Journal of Systematic and Evolutionary Microbiology. 64:2183.  27. De Boer, S.H., Li, X., and Ward, L. 2012 Pectobacterium spp. associated with bacterial stem rot syndrome of potato in Canada. Phytopathology 102: 937-947 28. Li, X., Nie, J., Ward, L. Nickerson, J., De Boer, S.H. 2011 Development and evaluation of a loop-mediated isothermal amplification assay for rapid detection and identification of Pectobacterium atrosepticum. Can J Plant Pathol 33: 447-457 29. Li, X., Levy, L., Olivas, A.F, and De Boer, S.H., Detection and Identification of Ralstonia solanacearum Phylotype II Sequevar 1 (Race 3 Biovar 2), Annex 19 in NAPPO RSPM 3. 30. Li, X., Nie, J., Ward, L., Madani, M., Hsiang, T., Zhao, Y., De Boer, S.H. 2009. Comparative genomics-guided loop-mediated isothermal amplification for characterization of Pseudomonas syringae pv. phaseolicola.  Journal of Applied Microbiology 107(3): 717-726</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CANADA_LI_Xiang_commitment-8_9_16.PDF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CANADA_LI_Xiang_CV-8_9_25.pdf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71AA1A81"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F4625">
      <w:rPr>
        <w:rFonts w:ascii="Gill Sans MT" w:hAnsi="Gill Sans MT"/>
        <w:b/>
        <w:noProof/>
        <w:sz w:val="18"/>
      </w:rPr>
      <w:t>6</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F4625">
      <w:rPr>
        <w:rFonts w:ascii="Gill Sans MT" w:hAnsi="Gill Sans MT"/>
        <w:b/>
        <w:noProof/>
        <w:sz w:val="18"/>
      </w:rPr>
      <w:t>6</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736C9594"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F4625">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F4625">
      <w:rPr>
        <w:rFonts w:ascii="Gill Sans MT" w:hAnsi="Gill Sans MT"/>
        <w:b/>
        <w:noProof/>
        <w:sz w:val="18"/>
      </w:rPr>
      <w:t>6</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4625"/>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a6feb38-a85a-45e8-92e9-814486bbe375"/>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98E44-1FD6-4EA8-B687-9C41D8CD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6</Pages>
  <Words>2038</Words>
  <Characters>11618</Characters>
  <Application>Microsoft Office Word</Application>
  <DocSecurity>0</DocSecurity>
  <Lines>96</Lines>
  <Paragraphs>27</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2022-07-04T12:08:00Z</dcterms:created>
  <dcterms:modified xsi:type="dcterms:W3CDTF">2022-07-04T12:08:00Z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